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West Leicestershire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West Leicestershire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West Leicestershire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West Leicestershire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West Leicestershire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West Leicestershire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54.2% </w:t>
      </w:r>
      <w:r w:rsidRPr="004747BF">
        <w:rPr>
          <w:rFonts w:ascii="Libre Franklin Light" w:eastAsia="Times New Roman" w:hAnsi="Libre Franklin Light" w:cs="Calibri Light"/>
        </w:rPr>
        <w:t xml:space="preserve">of those respondents classified as PGSI 8+ in North West Leicestershire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West Leicestershire is estimated to be </w:t>
      </w:r>
      <w:r w:rsidRPr="00773DF7">
        <w:rPr>
          <w:rFonts w:ascii="Libre Franklin Light" w:eastAsia="Times New Roman" w:hAnsi="Libre Franklin Light" w:cs="Calibri Light"/>
          <w:b/>
          <w:bCs/>
          <w:color w:val="C45911" w:themeColor="accent2" w:themeShade="BF"/>
        </w:rPr>
        <w:t xml:space="preserve">£1,482,243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West Leicestershire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West Leicestershire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West Leicestershire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West Leicestershire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West Leicester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West Leicestershire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West Leicester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West Leicestershire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West Leicestershire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54.2%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West Leicester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West Leicestershire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West Leicestershire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West Leicestershire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West Leicestershire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West Leicestershire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West Leicestershire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£1,482,243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West Leicestershire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£24,143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£499,297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£35,768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£10,060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£18,443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£894,532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£1,482,243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West Leicestershire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West Leicestershire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West Leicestershire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West Leicestershire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West Leicestershire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West Leicestershire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West Leicestershire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West Leicestershire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West Leicestershire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West Leicestershire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West Leicestershire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West Leicestershire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27B20A7-1D28-468D-8498-BF6F18EE69D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